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E7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河南高饰易家装饰工程有限公司</w:t>
      </w:r>
    </w:p>
    <w:p w14:paraId="4B81B9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需求信息表</w:t>
      </w:r>
    </w:p>
    <w:p w14:paraId="45843348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河南高饰易家装饰工程有限公司</w:t>
      </w:r>
    </w:p>
    <w:p w14:paraId="3403655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本土企业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18年，专注深耕家装市场，提供明确的普升通道。</w:t>
      </w:r>
    </w:p>
    <w:p w14:paraId="24F49DD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个体工商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0412C7B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装饰装修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6B6151E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徐丹阳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54E46CD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19505411520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1B43E1A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3505385637@99.com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ab/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ab/>
      </w:r>
    </w:p>
    <w:p w14:paraId="73CA90C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3A95A45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家装顾问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4人 、有一定营销经验 、性格外向</w:t>
      </w:r>
    </w:p>
    <w:p w14:paraId="08EA6E4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全案设计师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3人可独立谈单、熟练运用CAD、酷佳4、3DMAC</w:t>
      </w:r>
    </w:p>
    <w:p w14:paraId="21DAF43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新媒体专员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2人、完成线上拍摄剪辑、宣传工作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 w14:paraId="6E6869A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面议</w:t>
      </w:r>
      <w:bookmarkStart w:id="0" w:name="_GoBack"/>
      <w:bookmarkEnd w:id="0"/>
    </w:p>
    <w:p w14:paraId="6503CD3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1、相关福利：带薪假期</w:t>
      </w:r>
    </w:p>
    <w:p w14:paraId="4D1B364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2、节假日福利</w:t>
      </w:r>
    </w:p>
    <w:p w14:paraId="2782F50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平顶山市新华区凌云路与建设路交叉口向西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100米路北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</w:t>
      </w:r>
    </w:p>
    <w:p w14:paraId="7E0F412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8CF6E03"/>
    <w:rsid w:val="1959028A"/>
    <w:rsid w:val="19F73A90"/>
    <w:rsid w:val="1D5E53C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D5602E8"/>
    <w:rsid w:val="6E8D1AC5"/>
    <w:rsid w:val="71466CD7"/>
    <w:rsid w:val="774566F3"/>
    <w:rsid w:val="79D216AC"/>
    <w:rsid w:val="EF6B2F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greatwall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238</Words>
  <Characters>273</Characters>
  <Lines>0</Lines>
  <Paragraphs>0</Paragraphs>
  <TotalTime>3</TotalTime>
  <ScaleCrop>false</ScaleCrop>
  <LinksUpToDate>false</LinksUpToDate>
  <CharactersWithSpaces>360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赵悠然</cp:lastModifiedBy>
  <dcterms:modified xsi:type="dcterms:W3CDTF">2026-01-26T03:23:26Z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